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59" w:rsidRDefault="000A3E59">
      <w:pPr>
        <w:rPr>
          <w:rFonts w:ascii="仿宋_GB2312" w:eastAsia="仿宋_GB2312"/>
          <w:sz w:val="24"/>
          <w:szCs w:val="24"/>
        </w:rPr>
      </w:pPr>
      <w:r w:rsidRPr="00503497">
        <w:rPr>
          <w:rFonts w:ascii="仿宋_GB2312" w:eastAsia="仿宋_GB2312" w:cs="仿宋_GB2312" w:hint="eastAsia"/>
          <w:sz w:val="24"/>
          <w:szCs w:val="24"/>
        </w:rPr>
        <w:t>附：报名表</w:t>
      </w:r>
    </w:p>
    <w:p w:rsidR="000A3E59" w:rsidRDefault="000A3E59" w:rsidP="001837D1">
      <w:pPr>
        <w:ind w:left="31680" w:hangingChars="282" w:firstLine="31680"/>
        <w:jc w:val="center"/>
        <w:rPr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深圳虚拟大学园</w:t>
      </w:r>
      <w:r>
        <w:rPr>
          <w:b/>
          <w:bCs/>
          <w:sz w:val="36"/>
          <w:szCs w:val="36"/>
        </w:rPr>
        <w:t>2016</w:t>
      </w:r>
      <w:r>
        <w:rPr>
          <w:rFonts w:cs="宋体" w:hint="eastAsia"/>
          <w:b/>
          <w:bCs/>
          <w:sz w:val="36"/>
          <w:szCs w:val="36"/>
        </w:rPr>
        <w:t>体育运动会报名表</w:t>
      </w:r>
    </w:p>
    <w:p w:rsidR="000A3E59" w:rsidRDefault="000A3E59" w:rsidP="001837D1">
      <w:pPr>
        <w:ind w:leftChars="-270" w:left="31680" w:firstLineChars="196" w:firstLine="31680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集体项目：拔河（</w:t>
      </w:r>
      <w:r>
        <w:rPr>
          <w:b/>
          <w:bCs/>
          <w:sz w:val="24"/>
          <w:szCs w:val="24"/>
        </w:rPr>
        <w:t>5</w:t>
      </w:r>
      <w:r>
        <w:rPr>
          <w:rFonts w:cs="宋体" w:hint="eastAsia"/>
          <w:b/>
          <w:bCs/>
          <w:sz w:val="24"/>
          <w:szCs w:val="24"/>
        </w:rPr>
        <w:t>人</w:t>
      </w:r>
      <w:r>
        <w:rPr>
          <w:b/>
          <w:bCs/>
          <w:sz w:val="24"/>
          <w:szCs w:val="24"/>
        </w:rPr>
        <w:t xml:space="preserve">  </w:t>
      </w:r>
      <w:r>
        <w:rPr>
          <w:rFonts w:cs="宋体" w:hint="eastAsia"/>
          <w:b/>
          <w:bCs/>
          <w:sz w:val="24"/>
          <w:szCs w:val="24"/>
        </w:rPr>
        <w:t>男女不限）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2268"/>
        <w:gridCol w:w="1945"/>
        <w:gridCol w:w="1772"/>
        <w:gridCol w:w="1772"/>
        <w:gridCol w:w="1882"/>
        <w:gridCol w:w="2976"/>
      </w:tblGrid>
      <w:tr w:rsidR="000A3E59">
        <w:tc>
          <w:tcPr>
            <w:tcW w:w="110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单位名称</w:t>
            </w:r>
            <w:r w:rsidRPr="00E2598B">
              <w:rPr>
                <w:rFonts w:eastAsia="Times New Roman"/>
              </w:rPr>
              <w:t xml:space="preserve"> </w:t>
            </w:r>
          </w:p>
        </w:tc>
        <w:tc>
          <w:tcPr>
            <w:tcW w:w="2268" w:type="dxa"/>
          </w:tcPr>
          <w:p w:rsidR="000A3E59" w:rsidRPr="00E2598B" w:rsidRDefault="000A3E59"/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0347" w:type="dxa"/>
            <w:gridSpan w:val="5"/>
          </w:tcPr>
          <w:p w:rsidR="000A3E59" w:rsidRPr="00E2598B" w:rsidRDefault="000A3E59" w:rsidP="000A3E59">
            <w:pPr>
              <w:ind w:firstLineChars="1650" w:firstLine="31680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参赛人员</w:t>
            </w:r>
          </w:p>
        </w:tc>
      </w:tr>
      <w:tr w:rsidR="000A3E59">
        <w:tc>
          <w:tcPr>
            <w:tcW w:w="110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2268" w:type="dxa"/>
          </w:tcPr>
          <w:p w:rsidR="000A3E59" w:rsidRPr="00E2598B" w:rsidRDefault="000A3E59"/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945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772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772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882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2976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</w:tr>
      <w:tr w:rsidR="000A3E59">
        <w:tc>
          <w:tcPr>
            <w:tcW w:w="110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手机</w:t>
            </w:r>
          </w:p>
        </w:tc>
        <w:tc>
          <w:tcPr>
            <w:tcW w:w="2268" w:type="dxa"/>
          </w:tcPr>
          <w:p w:rsidR="000A3E59" w:rsidRPr="00E2598B" w:rsidRDefault="000A3E59"/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</w:tr>
    </w:tbl>
    <w:p w:rsidR="000A3E59" w:rsidRDefault="000A3E59" w:rsidP="00EA4C0B">
      <w:pPr>
        <w:rPr>
          <w:rFonts w:ascii="Calibri" w:hAnsi="Calibri" w:cs="Calibri"/>
          <w:b/>
          <w:bCs/>
        </w:rPr>
      </w:pPr>
      <w:r>
        <w:rPr>
          <w:rFonts w:cs="宋体" w:hint="eastAsia"/>
          <w:b/>
          <w:bCs/>
        </w:rPr>
        <w:t>集体项目：</w:t>
      </w:r>
      <w:r>
        <w:rPr>
          <w:b/>
          <w:bCs/>
        </w:rPr>
        <w:t>25</w:t>
      </w:r>
      <w:r>
        <w:rPr>
          <w:rFonts w:ascii="宋体" w:hAnsi="宋体" w:cs="宋体" w:hint="eastAsia"/>
          <w:b/>
          <w:bCs/>
        </w:rPr>
        <w:t>×</w:t>
      </w:r>
      <w:r>
        <w:rPr>
          <w:rFonts w:ascii="宋体" w:hAnsi="宋体" w:cs="宋体"/>
          <w:b/>
          <w:bCs/>
        </w:rPr>
        <w:t>6</w:t>
      </w:r>
      <w:r>
        <w:rPr>
          <w:rFonts w:ascii="宋体" w:hAnsi="宋体" w:cs="宋体" w:hint="eastAsia"/>
          <w:b/>
          <w:bCs/>
        </w:rPr>
        <w:t>接力</w:t>
      </w:r>
      <w:r>
        <w:rPr>
          <w:rFonts w:cs="宋体" w:hint="eastAsia"/>
          <w:b/>
          <w:bCs/>
        </w:rPr>
        <w:t>（</w:t>
      </w:r>
      <w:r>
        <w:rPr>
          <w:b/>
          <w:bCs/>
        </w:rPr>
        <w:t>6</w:t>
      </w:r>
      <w:r>
        <w:rPr>
          <w:rFonts w:cs="宋体" w:hint="eastAsia"/>
          <w:b/>
          <w:bCs/>
        </w:rPr>
        <w:t>人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男女不限）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2268"/>
        <w:gridCol w:w="1559"/>
        <w:gridCol w:w="1559"/>
        <w:gridCol w:w="1559"/>
        <w:gridCol w:w="1560"/>
        <w:gridCol w:w="1559"/>
        <w:gridCol w:w="2551"/>
      </w:tblGrid>
      <w:tr w:rsidR="000A3E59">
        <w:tc>
          <w:tcPr>
            <w:tcW w:w="110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单位名称</w:t>
            </w:r>
            <w:r w:rsidRPr="00E2598B">
              <w:rPr>
                <w:rFonts w:eastAsia="Times New Roman"/>
              </w:rPr>
              <w:t xml:space="preserve"> </w:t>
            </w:r>
          </w:p>
        </w:tc>
        <w:tc>
          <w:tcPr>
            <w:tcW w:w="2268" w:type="dxa"/>
          </w:tcPr>
          <w:p w:rsidR="000A3E59" w:rsidRPr="00E2598B" w:rsidRDefault="000A3E59"/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0347" w:type="dxa"/>
            <w:gridSpan w:val="6"/>
          </w:tcPr>
          <w:p w:rsidR="000A3E59" w:rsidRPr="00E2598B" w:rsidRDefault="000A3E59" w:rsidP="000A3E59">
            <w:pPr>
              <w:ind w:firstLineChars="1650" w:firstLine="31680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参赛人员</w:t>
            </w:r>
          </w:p>
        </w:tc>
      </w:tr>
      <w:tr w:rsidR="000A3E59">
        <w:tc>
          <w:tcPr>
            <w:tcW w:w="110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2268" w:type="dxa"/>
          </w:tcPr>
          <w:p w:rsidR="000A3E59" w:rsidRPr="00E2598B" w:rsidRDefault="000A3E59"/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560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2551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</w:tr>
      <w:tr w:rsidR="000A3E59">
        <w:tc>
          <w:tcPr>
            <w:tcW w:w="110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手机</w:t>
            </w:r>
          </w:p>
        </w:tc>
        <w:tc>
          <w:tcPr>
            <w:tcW w:w="2268" w:type="dxa"/>
          </w:tcPr>
          <w:p w:rsidR="000A3E59" w:rsidRPr="00E2598B" w:rsidRDefault="000A3E59"/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</w:tr>
    </w:tbl>
    <w:p w:rsidR="000A3E59" w:rsidRDefault="000A3E59" w:rsidP="00EA4C0B">
      <w:pPr>
        <w:rPr>
          <w:rFonts w:ascii="Calibri" w:hAnsi="Calibri" w:cs="Calibri"/>
          <w:b/>
          <w:bCs/>
        </w:rPr>
      </w:pPr>
      <w:r>
        <w:rPr>
          <w:rFonts w:cs="宋体" w:hint="eastAsia"/>
          <w:b/>
          <w:bCs/>
        </w:rPr>
        <w:t>表演项目：健美操（</w:t>
      </w:r>
      <w:r>
        <w:rPr>
          <w:b/>
          <w:bCs/>
        </w:rPr>
        <w:t>20</w:t>
      </w:r>
      <w:r>
        <w:rPr>
          <w:rFonts w:cs="宋体" w:hint="eastAsia"/>
          <w:b/>
          <w:bCs/>
        </w:rPr>
        <w:t>人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男女不限）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2268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57"/>
      </w:tblGrid>
      <w:tr w:rsidR="000A3E59">
        <w:tc>
          <w:tcPr>
            <w:tcW w:w="110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单位名称</w:t>
            </w:r>
            <w:r w:rsidRPr="00E2598B">
              <w:rPr>
                <w:rFonts w:eastAsia="Times New Roman"/>
              </w:rPr>
              <w:t xml:space="preserve"> </w:t>
            </w:r>
          </w:p>
        </w:tc>
        <w:tc>
          <w:tcPr>
            <w:tcW w:w="2268" w:type="dxa"/>
          </w:tcPr>
          <w:p w:rsidR="000A3E59" w:rsidRPr="00E2598B" w:rsidRDefault="000A3E59"/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0347" w:type="dxa"/>
            <w:gridSpan w:val="20"/>
          </w:tcPr>
          <w:p w:rsidR="000A3E59" w:rsidRPr="00E2598B" w:rsidRDefault="000A3E59" w:rsidP="000A3E59">
            <w:pPr>
              <w:ind w:firstLineChars="1650" w:firstLine="31680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参赛人员</w:t>
            </w:r>
          </w:p>
        </w:tc>
      </w:tr>
      <w:tr w:rsidR="000A3E59">
        <w:tc>
          <w:tcPr>
            <w:tcW w:w="110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2268" w:type="dxa"/>
          </w:tcPr>
          <w:p w:rsidR="000A3E59" w:rsidRPr="00E2598B" w:rsidRDefault="000A3E59"/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510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</w:tr>
      <w:tr w:rsidR="000A3E59">
        <w:tc>
          <w:tcPr>
            <w:tcW w:w="110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手机</w:t>
            </w:r>
          </w:p>
        </w:tc>
        <w:tc>
          <w:tcPr>
            <w:tcW w:w="2268" w:type="dxa"/>
          </w:tcPr>
          <w:p w:rsidR="000A3E59" w:rsidRPr="00E2598B" w:rsidRDefault="000A3E59"/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10347" w:type="dxa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</w:tr>
    </w:tbl>
    <w:p w:rsidR="000A3E59" w:rsidRDefault="000A3E59" w:rsidP="00EA4C0B">
      <w:pPr>
        <w:rPr>
          <w:rFonts w:ascii="Calibri" w:hAnsi="Calibri" w:cs="Calibri"/>
        </w:rPr>
      </w:pPr>
      <w:r>
        <w:rPr>
          <w:rFonts w:cs="宋体" w:hint="eastAsia"/>
        </w:rPr>
        <w:t>健美操是集体表演项目，队员</w:t>
      </w:r>
      <w:r>
        <w:t>20</w:t>
      </w:r>
      <w:r>
        <w:rPr>
          <w:rFonts w:cs="宋体" w:hint="eastAsia"/>
        </w:rPr>
        <w:t>名，由各单位报名选拔，统一安排教练指导、训练。</w:t>
      </w:r>
    </w:p>
    <w:p w:rsidR="000A3E59" w:rsidRDefault="000A3E59" w:rsidP="00EA4C0B"/>
    <w:p w:rsidR="000A3E59" w:rsidRDefault="000A3E59" w:rsidP="00EA4C0B">
      <w:pPr>
        <w:jc w:val="center"/>
        <w:rPr>
          <w:b/>
          <w:bCs/>
          <w:sz w:val="36"/>
          <w:szCs w:val="36"/>
        </w:rPr>
      </w:pPr>
    </w:p>
    <w:p w:rsidR="000A3E59" w:rsidRDefault="000A3E59" w:rsidP="00EA4C0B">
      <w:pPr>
        <w:jc w:val="center"/>
        <w:rPr>
          <w:b/>
          <w:bCs/>
          <w:sz w:val="36"/>
          <w:szCs w:val="36"/>
        </w:rPr>
      </w:pPr>
    </w:p>
    <w:p w:rsidR="000A3E59" w:rsidRDefault="000A3E59" w:rsidP="00EA4C0B">
      <w:pPr>
        <w:jc w:val="center"/>
        <w:rPr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深圳虚拟大学园</w:t>
      </w:r>
      <w:r>
        <w:rPr>
          <w:b/>
          <w:bCs/>
          <w:sz w:val="36"/>
          <w:szCs w:val="36"/>
        </w:rPr>
        <w:t>2016</w:t>
      </w:r>
      <w:r>
        <w:rPr>
          <w:rFonts w:cs="宋体" w:hint="eastAsia"/>
          <w:b/>
          <w:bCs/>
          <w:sz w:val="36"/>
          <w:szCs w:val="36"/>
        </w:rPr>
        <w:t>体育运动会报名表</w:t>
      </w:r>
    </w:p>
    <w:p w:rsidR="000A3E59" w:rsidRDefault="000A3E59" w:rsidP="00EA4C0B">
      <w:pPr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28"/>
          <w:szCs w:val="28"/>
        </w:rPr>
        <w:t>个人项目</w:t>
      </w:r>
    </w:p>
    <w:tbl>
      <w:tblPr>
        <w:tblW w:w="130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6"/>
        <w:gridCol w:w="708"/>
        <w:gridCol w:w="709"/>
        <w:gridCol w:w="810"/>
        <w:gridCol w:w="674"/>
        <w:gridCol w:w="675"/>
        <w:gridCol w:w="659"/>
        <w:gridCol w:w="690"/>
        <w:gridCol w:w="745"/>
        <w:gridCol w:w="850"/>
        <w:gridCol w:w="851"/>
        <w:gridCol w:w="850"/>
        <w:gridCol w:w="851"/>
        <w:gridCol w:w="992"/>
        <w:gridCol w:w="992"/>
      </w:tblGrid>
      <w:tr w:rsidR="000A3E59">
        <w:trPr>
          <w:trHeight w:val="330"/>
          <w:jc w:val="center"/>
        </w:trPr>
        <w:tc>
          <w:tcPr>
            <w:tcW w:w="1986" w:type="dxa"/>
            <w:vMerge w:val="restart"/>
          </w:tcPr>
          <w:p w:rsidR="000A3E59" w:rsidRPr="00E2598B" w:rsidRDefault="000A3E59" w:rsidP="000A3E59">
            <w:pPr>
              <w:ind w:firstLineChars="300" w:firstLine="31680"/>
              <w:jc w:val="center"/>
            </w:pPr>
            <w:r w:rsidRPr="00E2598B">
              <w:rPr>
                <w:rFonts w:ascii="宋体" w:hAnsi="宋体" w:cs="宋体" w:hint="eastAsia"/>
              </w:rPr>
              <w:t>项目</w:t>
            </w:r>
          </w:p>
          <w:p w:rsidR="000A3E59" w:rsidRPr="00E2598B" w:rsidRDefault="000A3E59" w:rsidP="00E2598B">
            <w:pPr>
              <w:jc w:val="center"/>
              <w:rPr>
                <w:rFonts w:eastAsia="Times New Roman"/>
              </w:rPr>
            </w:pPr>
          </w:p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单位</w:t>
            </w:r>
          </w:p>
        </w:tc>
        <w:tc>
          <w:tcPr>
            <w:tcW w:w="1417" w:type="dxa"/>
            <w:gridSpan w:val="2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平板支撑</w:t>
            </w:r>
          </w:p>
        </w:tc>
        <w:tc>
          <w:tcPr>
            <w:tcW w:w="1484" w:type="dxa"/>
            <w:gridSpan w:val="2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定点投篮</w:t>
            </w:r>
          </w:p>
        </w:tc>
        <w:tc>
          <w:tcPr>
            <w:tcW w:w="1334" w:type="dxa"/>
            <w:gridSpan w:val="2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踢毽子</w:t>
            </w:r>
          </w:p>
        </w:tc>
        <w:tc>
          <w:tcPr>
            <w:tcW w:w="1435" w:type="dxa"/>
            <w:gridSpan w:val="2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跳绳</w:t>
            </w:r>
          </w:p>
        </w:tc>
        <w:tc>
          <w:tcPr>
            <w:tcW w:w="1701" w:type="dxa"/>
            <w:gridSpan w:val="2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乒乓球</w:t>
            </w:r>
          </w:p>
        </w:tc>
        <w:tc>
          <w:tcPr>
            <w:tcW w:w="1701" w:type="dxa"/>
            <w:gridSpan w:val="2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羽毛球</w:t>
            </w:r>
          </w:p>
        </w:tc>
        <w:tc>
          <w:tcPr>
            <w:tcW w:w="992" w:type="dxa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拖拉机</w:t>
            </w:r>
          </w:p>
        </w:tc>
        <w:tc>
          <w:tcPr>
            <w:tcW w:w="992" w:type="dxa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象棋</w:t>
            </w:r>
          </w:p>
        </w:tc>
      </w:tr>
      <w:tr w:rsidR="000A3E59">
        <w:trPr>
          <w:trHeight w:val="285"/>
          <w:jc w:val="center"/>
        </w:trPr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女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女</w:t>
            </w:r>
          </w:p>
        </w:tc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女</w:t>
            </w:r>
          </w:p>
        </w:tc>
        <w:tc>
          <w:tcPr>
            <w:tcW w:w="690" w:type="dxa"/>
            <w:tcBorders>
              <w:top w:val="single" w:sz="4" w:space="0" w:color="auto"/>
              <w:righ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女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男单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女单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男单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女单</w:t>
            </w:r>
          </w:p>
        </w:tc>
        <w:tc>
          <w:tcPr>
            <w:tcW w:w="992" w:type="dxa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混合</w:t>
            </w:r>
          </w:p>
        </w:tc>
        <w:tc>
          <w:tcPr>
            <w:tcW w:w="992" w:type="dxa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混合</w:t>
            </w:r>
          </w:p>
        </w:tc>
      </w:tr>
      <w:tr w:rsidR="000A3E59">
        <w:trPr>
          <w:trHeight w:val="465"/>
          <w:jc w:val="center"/>
        </w:trPr>
        <w:tc>
          <w:tcPr>
            <w:tcW w:w="1986" w:type="dxa"/>
          </w:tcPr>
          <w:p w:rsidR="000A3E59" w:rsidRPr="00E2598B" w:rsidRDefault="000A3E59"/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10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74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75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90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745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0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0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  <w:vMerge w:val="restart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</w:tr>
      <w:tr w:rsidR="000A3E59">
        <w:trPr>
          <w:trHeight w:val="465"/>
          <w:jc w:val="center"/>
        </w:trPr>
        <w:tc>
          <w:tcPr>
            <w:tcW w:w="1986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  <w:r w:rsidRPr="00E2598B">
              <w:rPr>
                <w:rFonts w:ascii="宋体" w:hAnsi="宋体" w:cs="宋体" w:hint="eastAsia"/>
              </w:rPr>
              <w:t>联系人：</w:t>
            </w: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0A3E59" w:rsidRPr="00E2598B" w:rsidRDefault="000A3E59" w:rsidP="00E2598B">
            <w:pPr>
              <w:widowControl/>
              <w:jc w:val="left"/>
              <w:rPr>
                <w:rFonts w:ascii="Calibri" w:hAnsi="Calibri" w:cs="Calibri"/>
              </w:rPr>
            </w:pPr>
          </w:p>
        </w:tc>
      </w:tr>
      <w:tr w:rsidR="000A3E59">
        <w:trPr>
          <w:jc w:val="center"/>
        </w:trPr>
        <w:tc>
          <w:tcPr>
            <w:tcW w:w="1986" w:type="dxa"/>
          </w:tcPr>
          <w:p w:rsidR="000A3E59" w:rsidRPr="00E2598B" w:rsidRDefault="000A3E59">
            <w:r w:rsidRPr="00E2598B">
              <w:rPr>
                <w:rFonts w:ascii="宋体" w:hAnsi="宋体" w:cs="宋体" w:hint="eastAsia"/>
              </w:rPr>
              <w:t>手机：</w:t>
            </w:r>
          </w:p>
          <w:p w:rsidR="000A3E59" w:rsidRPr="00E2598B" w:rsidRDefault="000A3E59" w:rsidP="00E2598B">
            <w:pPr>
              <w:jc w:val="center"/>
              <w:rPr>
                <w:rFonts w:eastAsia="Times New Roman"/>
              </w:rPr>
            </w:pPr>
          </w:p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74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75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90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745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</w:tr>
      <w:tr w:rsidR="000A3E59">
        <w:trPr>
          <w:jc w:val="center"/>
        </w:trPr>
        <w:tc>
          <w:tcPr>
            <w:tcW w:w="1986" w:type="dxa"/>
          </w:tcPr>
          <w:p w:rsidR="000A3E59" w:rsidRPr="00E2598B" w:rsidRDefault="000A3E59" w:rsidP="00E2598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</w:tcPr>
          <w:p w:rsidR="000A3E59" w:rsidRPr="00E2598B" w:rsidRDefault="000A3E59"/>
          <w:p w:rsidR="000A3E59" w:rsidRPr="00E2598B" w:rsidRDefault="000A3E59">
            <w:pPr>
              <w:rPr>
                <w:rFonts w:eastAsia="Times New Roman"/>
              </w:rPr>
            </w:pPr>
          </w:p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74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75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59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690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745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  <w:tc>
          <w:tcPr>
            <w:tcW w:w="992" w:type="dxa"/>
          </w:tcPr>
          <w:p w:rsidR="000A3E59" w:rsidRPr="00E2598B" w:rsidRDefault="000A3E59">
            <w:pPr>
              <w:rPr>
                <w:rFonts w:ascii="Calibri" w:hAnsi="Calibri" w:cs="Calibri"/>
              </w:rPr>
            </w:pPr>
          </w:p>
        </w:tc>
      </w:tr>
    </w:tbl>
    <w:p w:rsidR="000A3E59" w:rsidRDefault="000A3E59" w:rsidP="00EA4C0B">
      <w:pPr>
        <w:rPr>
          <w:rFonts w:ascii="Calibri" w:hAnsi="Calibri" w:cs="Calibri"/>
        </w:rPr>
      </w:pPr>
    </w:p>
    <w:p w:rsidR="000A3E59" w:rsidRDefault="000A3E59" w:rsidP="00EA4C0B"/>
    <w:p w:rsidR="000A3E59" w:rsidRDefault="000A3E59">
      <w:pPr>
        <w:rPr>
          <w:rFonts w:ascii="仿宋_GB2312" w:eastAsia="仿宋_GB2312"/>
          <w:sz w:val="24"/>
          <w:szCs w:val="24"/>
        </w:rPr>
      </w:pPr>
    </w:p>
    <w:p w:rsidR="000A3E59" w:rsidRDefault="000A3E59">
      <w:pPr>
        <w:rPr>
          <w:rFonts w:ascii="仿宋_GB2312" w:eastAsia="仿宋_GB2312"/>
          <w:sz w:val="24"/>
          <w:szCs w:val="24"/>
        </w:rPr>
      </w:pPr>
    </w:p>
    <w:p w:rsidR="000A3E59" w:rsidRDefault="000A3E59">
      <w:pPr>
        <w:rPr>
          <w:rFonts w:ascii="仿宋_GB2312" w:eastAsia="仿宋_GB2312"/>
          <w:sz w:val="24"/>
          <w:szCs w:val="24"/>
        </w:rPr>
      </w:pPr>
    </w:p>
    <w:p w:rsidR="000A3E59" w:rsidRPr="00503497" w:rsidRDefault="000A3E59">
      <w:pPr>
        <w:rPr>
          <w:rFonts w:ascii="仿宋_GB2312" w:eastAsia="仿宋_GB2312"/>
          <w:sz w:val="24"/>
          <w:szCs w:val="24"/>
        </w:rPr>
      </w:pPr>
    </w:p>
    <w:sectPr w:rsidR="000A3E59" w:rsidRPr="00503497" w:rsidSect="00EA4C0B">
      <w:pgSz w:w="16838" w:h="11906" w:orient="landscape"/>
      <w:pgMar w:top="1276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E59" w:rsidRDefault="000A3E59" w:rsidP="000775B7">
      <w:r>
        <w:separator/>
      </w:r>
    </w:p>
  </w:endnote>
  <w:endnote w:type="continuationSeparator" w:id="1">
    <w:p w:rsidR="000A3E59" w:rsidRDefault="000A3E59" w:rsidP="00077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E59" w:rsidRDefault="000A3E59" w:rsidP="000775B7">
      <w:r>
        <w:separator/>
      </w:r>
    </w:p>
  </w:footnote>
  <w:footnote w:type="continuationSeparator" w:id="1">
    <w:p w:rsidR="000A3E59" w:rsidRDefault="000A3E59" w:rsidP="000775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A04"/>
    <w:rsid w:val="00057863"/>
    <w:rsid w:val="000775B7"/>
    <w:rsid w:val="000A3E59"/>
    <w:rsid w:val="001837D1"/>
    <w:rsid w:val="002102BE"/>
    <w:rsid w:val="00450476"/>
    <w:rsid w:val="00503497"/>
    <w:rsid w:val="005953D0"/>
    <w:rsid w:val="00825517"/>
    <w:rsid w:val="00B71A04"/>
    <w:rsid w:val="00BD1564"/>
    <w:rsid w:val="00CB3546"/>
    <w:rsid w:val="00CE35E8"/>
    <w:rsid w:val="00D3021A"/>
    <w:rsid w:val="00E02B4A"/>
    <w:rsid w:val="00E2598B"/>
    <w:rsid w:val="00EA4C0B"/>
    <w:rsid w:val="00EE7248"/>
    <w:rsid w:val="00F16FAD"/>
    <w:rsid w:val="00F75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A04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A4C0B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5B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77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5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80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67</Words>
  <Characters>387</Characters>
  <Application>Microsoft Office Outlook</Application>
  <DocSecurity>0</DocSecurity>
  <Lines>0</Lines>
  <Paragraphs>0</Paragraphs>
  <ScaleCrop>false</ScaleCrop>
  <Company>szvup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附：报名表</dc:title>
  <dc:subject/>
  <dc:creator>libing</dc:creator>
  <cp:keywords/>
  <dc:description/>
  <cp:lastModifiedBy>常亮</cp:lastModifiedBy>
  <cp:revision>2</cp:revision>
  <dcterms:created xsi:type="dcterms:W3CDTF">2016-12-12T06:29:00Z</dcterms:created>
  <dcterms:modified xsi:type="dcterms:W3CDTF">2016-12-12T06:29:00Z</dcterms:modified>
</cp:coreProperties>
</file>